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Energielieferung Holzpellets für das Landratsamt Ostalbkreis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Energielieferung Holzpellets für das Landratsamt Ostalbkreis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